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356" w:rsidRDefault="003F6356" w:rsidP="003F63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GEFFRAY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(fl.1425)</w:t>
      </w:r>
    </w:p>
    <w:p w:rsidR="003F6356" w:rsidRDefault="003F6356" w:rsidP="003F63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3F6356" w:rsidRDefault="003F6356" w:rsidP="003F63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3F63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3F63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Mar.1425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Plymouth by the Bishop.</w:t>
      </w:r>
    </w:p>
    <w:p w:rsidR="003F6356" w:rsidRDefault="003F6356" w:rsidP="003F63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p.96)</w:t>
      </w:r>
    </w:p>
    <w:p w:rsidR="003F6356" w:rsidRDefault="003F6356" w:rsidP="003F63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3F63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F6356" w:rsidRDefault="003F6356" w:rsidP="003F63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2016</w:t>
      </w:r>
      <w:bookmarkStart w:id="0" w:name="_GoBack"/>
      <w:bookmarkEnd w:id="0"/>
    </w:p>
    <w:sectPr w:rsidR="006B2F86" w:rsidRPr="003F63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356" w:rsidRDefault="003F6356" w:rsidP="00E71FC3">
      <w:pPr>
        <w:spacing w:after="0" w:line="240" w:lineRule="auto"/>
      </w:pPr>
      <w:r>
        <w:separator/>
      </w:r>
    </w:p>
  </w:endnote>
  <w:endnote w:type="continuationSeparator" w:id="0">
    <w:p w:rsidR="003F6356" w:rsidRDefault="003F63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356" w:rsidRDefault="003F6356" w:rsidP="00E71FC3">
      <w:pPr>
        <w:spacing w:after="0" w:line="240" w:lineRule="auto"/>
      </w:pPr>
      <w:r>
        <w:separator/>
      </w:r>
    </w:p>
  </w:footnote>
  <w:footnote w:type="continuationSeparator" w:id="0">
    <w:p w:rsidR="003F6356" w:rsidRDefault="003F63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356"/>
    <w:rsid w:val="003F635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50820"/>
  <w15:chartTrackingRefBased/>
  <w15:docId w15:val="{1FDD2CA7-8372-4E9D-88B1-3AFA753F7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2016-03-11T13:27:00Z</dcterms:created>
  <dcterms:modified xsi:type="dcterms:W3CDTF">2016-03-11T13:28:00Z</dcterms:modified>
</cp:coreProperties>
</file>